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AE" w:rsidRPr="008D67AD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 w:rsidRPr="008D67AD">
        <w:rPr>
          <w:rFonts w:ascii="Comic Sans MS" w:hAnsi="Comic Sans MS"/>
          <w:sz w:val="20"/>
          <w:szCs w:val="20"/>
        </w:rPr>
        <w:t xml:space="preserve">Okulun Adı       : </w:t>
      </w:r>
    </w:p>
    <w:p w:rsidR="009849AE" w:rsidRPr="008D67AD" w:rsidRDefault="009849A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D67AD">
        <w:rPr>
          <w:rFonts w:ascii="Comic Sans MS" w:hAnsi="Comic Sans MS"/>
          <w:sz w:val="20"/>
          <w:szCs w:val="20"/>
        </w:rPr>
        <w:t>Tarih                :</w:t>
      </w:r>
      <w:r>
        <w:rPr>
          <w:rFonts w:ascii="Comic Sans MS" w:hAnsi="Comic Sans MS"/>
          <w:sz w:val="20"/>
          <w:szCs w:val="20"/>
        </w:rPr>
        <w:t xml:space="preserve">   </w:t>
      </w:r>
      <w:r w:rsidRPr="008D67AD">
        <w:rPr>
          <w:rFonts w:ascii="Comic Sans MS" w:hAnsi="Comic Sans MS"/>
          <w:b/>
          <w:sz w:val="20"/>
          <w:szCs w:val="20"/>
        </w:rPr>
        <w:t>07.02</w:t>
      </w:r>
      <w:r>
        <w:rPr>
          <w:rFonts w:ascii="Comic Sans MS" w:hAnsi="Comic Sans MS"/>
          <w:b/>
          <w:sz w:val="20"/>
          <w:szCs w:val="20"/>
        </w:rPr>
        <w:t>.2017</w:t>
      </w:r>
    </w:p>
    <w:p w:rsidR="009849AE" w:rsidRPr="008D67AD" w:rsidRDefault="009849A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D67AD">
        <w:rPr>
          <w:rFonts w:ascii="Comic Sans MS" w:hAnsi="Comic Sans MS"/>
          <w:sz w:val="20"/>
          <w:szCs w:val="20"/>
        </w:rPr>
        <w:t xml:space="preserve">Yaş Grubu (Ay) :  </w:t>
      </w:r>
    </w:p>
    <w:p w:rsidR="009849AE" w:rsidRPr="008D67AD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 w:rsidRPr="008D67AD">
        <w:rPr>
          <w:rFonts w:ascii="Comic Sans MS" w:hAnsi="Comic Sans MS"/>
          <w:sz w:val="20"/>
          <w:szCs w:val="20"/>
        </w:rPr>
        <w:t xml:space="preserve">Öğretmen Adı  : </w:t>
      </w:r>
    </w:p>
    <w:p w:rsidR="009849AE" w:rsidRPr="008D67AD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849AE" w:rsidRPr="008D67AD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9849AE" w:rsidRPr="008D67AD" w:rsidRDefault="009849AE" w:rsidP="00F55E3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D67AD">
        <w:rPr>
          <w:rFonts w:ascii="Comic Sans MS" w:hAnsi="Comic Sans MS"/>
          <w:b/>
          <w:sz w:val="20"/>
          <w:szCs w:val="20"/>
        </w:rPr>
        <w:t>EĞİTİM AKIŞI</w:t>
      </w:r>
    </w:p>
    <w:p w:rsidR="009849AE" w:rsidRPr="008D67AD" w:rsidRDefault="009849AE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D67AD">
        <w:rPr>
          <w:rFonts w:ascii="Comic Sans MS" w:hAnsi="Comic Sans MS"/>
          <w:b/>
          <w:sz w:val="20"/>
          <w:szCs w:val="20"/>
        </w:rPr>
        <w:t>G</w:t>
      </w:r>
      <w:r w:rsidRPr="008D67AD">
        <w:rPr>
          <w:rFonts w:ascii="Comic Sans MS" w:hAnsi="Comic Sans MS" w:cs="Calibri"/>
          <w:b/>
          <w:sz w:val="20"/>
          <w:szCs w:val="20"/>
        </w:rPr>
        <w:t>ü</w:t>
      </w:r>
      <w:r w:rsidRPr="008D67AD">
        <w:rPr>
          <w:rFonts w:ascii="Comic Sans MS" w:hAnsi="Comic Sans MS"/>
          <w:b/>
          <w:sz w:val="20"/>
          <w:szCs w:val="20"/>
        </w:rPr>
        <w:t>ne Ba</w:t>
      </w:r>
      <w:r w:rsidRPr="008D67AD">
        <w:rPr>
          <w:rFonts w:ascii="Comic Sans MS" w:hAnsi="Comic Sans MS" w:cs="Calibri"/>
          <w:b/>
          <w:sz w:val="20"/>
          <w:szCs w:val="20"/>
        </w:rPr>
        <w:t>ş</w:t>
      </w:r>
      <w:r w:rsidRPr="008D67AD">
        <w:rPr>
          <w:rFonts w:ascii="Comic Sans MS" w:hAnsi="Comic Sans MS"/>
          <w:b/>
          <w:sz w:val="20"/>
          <w:szCs w:val="20"/>
        </w:rPr>
        <w:t>lama Zaman</w:t>
      </w:r>
      <w:r w:rsidRPr="008D67AD">
        <w:rPr>
          <w:rFonts w:ascii="Comic Sans MS" w:hAnsi="Comic Sans MS" w:cs="Calibri"/>
          <w:b/>
          <w:sz w:val="20"/>
          <w:szCs w:val="20"/>
        </w:rPr>
        <w:t>ı</w:t>
      </w:r>
    </w:p>
    <w:p w:rsidR="009849AE" w:rsidRPr="008D67AD" w:rsidRDefault="009849AE" w:rsidP="006E2F84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D67AD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9849AE" w:rsidRPr="008D67AD" w:rsidRDefault="009849A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D67AD">
        <w:rPr>
          <w:rFonts w:ascii="Comic Sans MS" w:hAnsi="Comic Sans MS"/>
          <w:b/>
          <w:sz w:val="20"/>
          <w:szCs w:val="20"/>
        </w:rPr>
        <w:t>Oyun Zaman</w:t>
      </w:r>
      <w:r w:rsidRPr="008D67AD">
        <w:rPr>
          <w:rFonts w:ascii="Comic Sans MS" w:hAnsi="Comic Sans MS" w:cs="Calibri"/>
          <w:b/>
          <w:sz w:val="20"/>
          <w:szCs w:val="20"/>
        </w:rPr>
        <w:t>ı</w:t>
      </w:r>
    </w:p>
    <w:p w:rsidR="009849AE" w:rsidRPr="008D67AD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 w:rsidRPr="008D67AD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9849AE" w:rsidRPr="008D67AD" w:rsidRDefault="009849AE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 w:rsidRPr="008D67AD">
        <w:rPr>
          <w:rFonts w:ascii="Comic Sans MS" w:hAnsi="Comic Sans MS"/>
          <w:b/>
          <w:sz w:val="20"/>
          <w:szCs w:val="20"/>
        </w:rPr>
        <w:t>Kahvalt</w:t>
      </w:r>
      <w:r w:rsidRPr="008D67AD">
        <w:rPr>
          <w:rFonts w:ascii="Comic Sans MS" w:hAnsi="Comic Sans MS" w:cs="Calibri"/>
          <w:b/>
          <w:sz w:val="20"/>
          <w:szCs w:val="20"/>
        </w:rPr>
        <w:t>ı</w:t>
      </w:r>
      <w:r w:rsidRPr="008D67AD">
        <w:rPr>
          <w:rFonts w:ascii="Comic Sans MS" w:hAnsi="Comic Sans MS"/>
          <w:b/>
          <w:sz w:val="20"/>
          <w:szCs w:val="20"/>
        </w:rPr>
        <w:t xml:space="preserve"> - Temizlik</w:t>
      </w:r>
    </w:p>
    <w:p w:rsidR="009849AE" w:rsidRPr="008D67AD" w:rsidRDefault="009849AE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D67AD">
        <w:rPr>
          <w:rFonts w:ascii="Comic Sans MS" w:hAnsi="Comic Sans MS"/>
          <w:b/>
          <w:sz w:val="20"/>
          <w:szCs w:val="20"/>
        </w:rPr>
        <w:t>Etkinlik Zaman</w:t>
      </w:r>
      <w:r w:rsidRPr="008D67AD">
        <w:rPr>
          <w:rFonts w:ascii="Comic Sans MS" w:hAnsi="Comic Sans MS" w:cs="Calibri"/>
          <w:b/>
          <w:sz w:val="20"/>
          <w:szCs w:val="20"/>
        </w:rPr>
        <w:t>ı</w:t>
      </w:r>
    </w:p>
    <w:p w:rsidR="009849AE" w:rsidRPr="008D67AD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 w:rsidRPr="008D67AD">
        <w:rPr>
          <w:rFonts w:ascii="Comic Sans MS" w:hAnsi="Comic Sans MS"/>
          <w:sz w:val="20"/>
          <w:szCs w:val="20"/>
        </w:rPr>
        <w:t xml:space="preserve">“ ÖRÜNTÜ” </w:t>
      </w:r>
      <w:r>
        <w:rPr>
          <w:rFonts w:ascii="Comic Sans MS" w:hAnsi="Comic Sans MS"/>
          <w:sz w:val="20"/>
          <w:szCs w:val="20"/>
        </w:rPr>
        <w:t xml:space="preserve">isimli  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Matematik ve Müzik çalışması </w:t>
      </w:r>
    </w:p>
    <w:p w:rsidR="009849AE" w:rsidRPr="008D67AD" w:rsidRDefault="009849A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D67AD">
        <w:rPr>
          <w:rFonts w:ascii="Comic Sans MS" w:hAnsi="Comic Sans MS"/>
          <w:b/>
          <w:sz w:val="20"/>
          <w:szCs w:val="20"/>
        </w:rPr>
        <w:t>G</w:t>
      </w:r>
      <w:r w:rsidRPr="008D67AD">
        <w:rPr>
          <w:rFonts w:ascii="Comic Sans MS" w:hAnsi="Comic Sans MS" w:cs="Calibri"/>
          <w:b/>
          <w:sz w:val="20"/>
          <w:szCs w:val="20"/>
        </w:rPr>
        <w:t>ü</w:t>
      </w:r>
      <w:r w:rsidRPr="008D67AD">
        <w:rPr>
          <w:rFonts w:ascii="Comic Sans MS" w:hAnsi="Comic Sans MS"/>
          <w:b/>
          <w:sz w:val="20"/>
          <w:szCs w:val="20"/>
        </w:rPr>
        <w:t>n</w:t>
      </w:r>
      <w:r w:rsidRPr="008D67AD">
        <w:rPr>
          <w:rFonts w:ascii="Comic Sans MS" w:hAnsi="Comic Sans MS" w:cs="Calibri"/>
          <w:b/>
          <w:sz w:val="20"/>
          <w:szCs w:val="20"/>
        </w:rPr>
        <w:t>ü</w:t>
      </w:r>
      <w:r w:rsidRPr="008D67AD">
        <w:rPr>
          <w:rFonts w:ascii="Comic Sans MS" w:hAnsi="Comic Sans MS"/>
          <w:b/>
          <w:sz w:val="20"/>
          <w:szCs w:val="20"/>
        </w:rPr>
        <w:t xml:space="preserve"> De</w:t>
      </w:r>
      <w:r w:rsidRPr="008D67AD">
        <w:rPr>
          <w:rFonts w:ascii="Comic Sans MS" w:hAnsi="Comic Sans MS" w:cs="Calibri"/>
          <w:b/>
          <w:sz w:val="20"/>
          <w:szCs w:val="20"/>
        </w:rPr>
        <w:t>ğ</w:t>
      </w:r>
      <w:r w:rsidRPr="008D67AD">
        <w:rPr>
          <w:rFonts w:ascii="Comic Sans MS" w:hAnsi="Comic Sans MS"/>
          <w:b/>
          <w:sz w:val="20"/>
          <w:szCs w:val="20"/>
        </w:rPr>
        <w:t>erlendirme Zaman</w:t>
      </w:r>
      <w:r w:rsidRPr="008D67AD">
        <w:rPr>
          <w:rFonts w:ascii="Comic Sans MS" w:hAnsi="Comic Sans MS" w:cs="Calibri"/>
          <w:b/>
          <w:sz w:val="20"/>
          <w:szCs w:val="20"/>
        </w:rPr>
        <w:t>ı</w:t>
      </w:r>
    </w:p>
    <w:p w:rsidR="009849AE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849AE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849AE" w:rsidRPr="008D67AD" w:rsidRDefault="009849A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849AE" w:rsidRPr="008D67AD" w:rsidRDefault="009849AE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D67AD">
        <w:rPr>
          <w:rFonts w:ascii="Comic Sans MS" w:hAnsi="Comic Sans MS"/>
          <w:b/>
          <w:sz w:val="20"/>
          <w:szCs w:val="20"/>
        </w:rPr>
        <w:t>Eve gidi</w:t>
      </w:r>
      <w:r w:rsidRPr="008D67AD">
        <w:rPr>
          <w:rFonts w:ascii="Comic Sans MS" w:hAnsi="Comic Sans MS" w:cs="Calibri"/>
          <w:b/>
          <w:sz w:val="20"/>
          <w:szCs w:val="20"/>
        </w:rPr>
        <w:t>ş</w:t>
      </w:r>
    </w:p>
    <w:p w:rsidR="009849AE" w:rsidRPr="008D67AD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 w:rsidRPr="008D67AD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9849AE" w:rsidRPr="008D67AD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 w:rsidRPr="008D67AD">
        <w:rPr>
          <w:rFonts w:ascii="Comic Sans MS" w:hAnsi="Comic Sans MS"/>
          <w:b/>
          <w:sz w:val="20"/>
          <w:szCs w:val="20"/>
        </w:rPr>
        <w:t>Genel De</w:t>
      </w:r>
      <w:r w:rsidRPr="008D67AD">
        <w:rPr>
          <w:rFonts w:ascii="Comic Sans MS" w:hAnsi="Comic Sans MS" w:cs="Calibri"/>
          <w:b/>
          <w:sz w:val="20"/>
          <w:szCs w:val="20"/>
        </w:rPr>
        <w:t>ğ</w:t>
      </w:r>
      <w:r w:rsidRPr="008D67AD">
        <w:rPr>
          <w:rFonts w:ascii="Comic Sans MS" w:hAnsi="Comic Sans MS"/>
          <w:b/>
          <w:sz w:val="20"/>
          <w:szCs w:val="20"/>
        </w:rPr>
        <w:t>erlendirme</w:t>
      </w:r>
    </w:p>
    <w:p w:rsidR="009849AE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849AE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849AE" w:rsidRPr="008D67AD" w:rsidRDefault="009849AE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9849AE" w:rsidRPr="008D67AD" w:rsidRDefault="009849AE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9849AE" w:rsidRPr="00F55E3D" w:rsidRDefault="009849AE" w:rsidP="00F55E3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55E3D">
        <w:rPr>
          <w:rFonts w:ascii="Comic Sans MS" w:hAnsi="Comic Sans MS"/>
          <w:b/>
          <w:sz w:val="20"/>
          <w:szCs w:val="20"/>
        </w:rPr>
        <w:t>ETKİNLİK PLANI</w:t>
      </w:r>
    </w:p>
    <w:p w:rsidR="009849AE" w:rsidRPr="00F55E3D" w:rsidRDefault="009849AE" w:rsidP="00F55E3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55E3D">
        <w:rPr>
          <w:rFonts w:ascii="Comic Sans MS" w:hAnsi="Comic Sans MS"/>
          <w:b/>
          <w:sz w:val="20"/>
          <w:szCs w:val="20"/>
        </w:rPr>
        <w:t>ÖRÜNTÜ</w:t>
      </w:r>
    </w:p>
    <w:p w:rsidR="009849AE" w:rsidRPr="008D67AD" w:rsidRDefault="009849AE" w:rsidP="00175B41">
      <w:pPr>
        <w:pStyle w:val="NoSpacing"/>
        <w:rPr>
          <w:rFonts w:ascii="Comic Sans MS" w:hAnsi="Comic Sans MS"/>
          <w:sz w:val="20"/>
          <w:szCs w:val="20"/>
        </w:rPr>
      </w:pPr>
      <w:r w:rsidRPr="008D67AD">
        <w:rPr>
          <w:rFonts w:ascii="Comic Sans MS" w:hAnsi="Comic Sans MS"/>
          <w:b/>
          <w:bCs/>
          <w:sz w:val="20"/>
          <w:szCs w:val="20"/>
        </w:rPr>
        <w:t xml:space="preserve">Etkinlik Türü      : </w:t>
      </w:r>
      <w:r w:rsidRPr="008D67A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Matematik ve Müzik çalışması (Büyük grup ve Bireysel Etkinlik)</w:t>
      </w:r>
    </w:p>
    <w:p w:rsidR="009849AE" w:rsidRPr="008D67AD" w:rsidRDefault="009849AE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8D67AD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9849AE" w:rsidRPr="008D67AD" w:rsidRDefault="009849AE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9849AE" w:rsidRPr="008D67AD" w:rsidRDefault="009849AE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38.65pt;margin-top:4.15pt;width:398.5pt;height:289.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9849AE" w:rsidRPr="00F55E3D" w:rsidRDefault="009849AE" w:rsidP="00F55E3D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55E3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9849AE" w:rsidRDefault="009849AE" w:rsidP="007D2C2B">
                  <w:pPr>
                    <w:pStyle w:val="NoSpacing"/>
                    <w:jc w:val="both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Çocuklarla sesli bir örüntü çalışması yapılır.(ÇAT-PAT-ÇAT-PAT)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Öğretmen çocuklara çat-pat seslerini sırası ile çıkaracaklarını söyler ve çat diyerek süreci başlatır.</w:t>
                  </w:r>
                  <w:r w:rsidRPr="00F55E3D">
                    <w:rPr>
                      <w:rStyle w:val="apple-converted-space"/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>
                    <w:rPr>
                      <w:rStyle w:val="apple-converted-space"/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Bu çalışma isimlerle de yapılır ( ali – veli-ayşe / ali-veli-ayşe ……. Gibi)</w:t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</w:p>
                <w:p w:rsidR="009849AE" w:rsidRDefault="009849AE" w:rsidP="007D2C2B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Çocuklara iplikler ve lastikler verilerek nesneler yardımıyla örüntü oluşturmaları istenir (iplik-lastik-iplik-lastik…örüntüsünün devam ettirilmesi için yönlendirilir). Hangi nesneden sonra hangi nesne gelmiş, hang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i sırayla nesneler konulmuş, bu </w:t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örüntü nasıl devam etmeli gibi sorular sorularak örüntü sistemini daha iyi anlamaları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sağlanır.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</w:t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</w:p>
                <w:p w:rsidR="009849AE" w:rsidRPr="00F55E3D" w:rsidRDefault="009849AE" w:rsidP="007D2C2B">
                  <w:pPr>
                    <w:pStyle w:val="NoSpacing"/>
                    <w:jc w:val="both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Çocuklar örüntüleri oluşturduktan sonra müzik açılarak hep birlikte örüntü dansına  çıkılır.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Müzik durdurulduğunda hangi masanın önündeler ise o masadaki örüntüye devam edilir. Masalardaki materyaller bitene kadar etkinlik sürdürülür.</w:t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Çocuklar sırayla masaların başına gelirler ve her gruptaki çocuklar kendi örüntülerinin kurallarını arkadaşlarıyla paylaşır. Örüntü kuralına uymayan bir çalışma görüldüğünde öğretmen çalışmanın düzeltilmesine rehberlik eder.</w:t>
                  </w:r>
                </w:p>
                <w:p w:rsidR="009849AE" w:rsidRDefault="009849AE" w:rsidP="007D2C2B">
                  <w:pPr>
                    <w:pStyle w:val="NoSpacing"/>
                    <w:jc w:val="both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</w:p>
                <w:p w:rsidR="009849AE" w:rsidRPr="00F55E3D" w:rsidRDefault="009849AE" w:rsidP="007D2C2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Öğretmen çocukları masalara yönlendirerek örüntü ile ilgili çalışma sayfalarını dağıtır ve çocuklara rehberlik eder.</w:t>
                  </w:r>
                </w:p>
                <w:p w:rsidR="009849AE" w:rsidRPr="00F55E3D" w:rsidRDefault="009849AE" w:rsidP="00F55E3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.6pt;margin-top:4.15pt;width:326.25pt;height:284.3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9849AE" w:rsidRPr="00F55E3D" w:rsidRDefault="009849AE" w:rsidP="00784A8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</w:pPr>
                  <w:r w:rsidRPr="00F55E3D"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KAZANIMLAR VE GÖSTERGELERİ</w:t>
                  </w:r>
                  <w:bookmarkStart w:id="0" w:name="_GoBack"/>
                  <w:bookmarkEnd w:id="0"/>
                </w:p>
                <w:p w:rsidR="009849AE" w:rsidRPr="00175B41" w:rsidRDefault="009849AE" w:rsidP="00175B41">
                  <w:pPr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BİLİŞSEL GELİŞİM</w:t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1. Nesne/durum/olaya dikkatini verir.</w:t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 Dikkat edilmesi gereken nesne/durum/olaya odaklanır. Dikkatini çeken nesne/durum/olaya yönelik sorular sorar. Dikkatini çeken nesne/duru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m/olayı ayrıntılarıyla açıklar.</w:t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14. Nesnelerle</w:t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örüntü oluşturur.</w:t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 Modele bakarak nesnelerle örüntü oluşturur. En çok üç öğeden oluşan örüntüdeki kuralı söyler. Bir örüntüde eksik bırakılan öğeyi söyler, tamamlar. Nesnele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rle özgün bir örüntü oluşturur.</w:t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PSİKOMOTOR GELİŞİM</w:t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5</w:t>
                  </w:r>
                  <w:r w:rsidRPr="00175B41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.</w:t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Müzik ve ritim eşliğinde hareket eder.</w:t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 Müzik ve ritim eşliğinde d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ans eder.</w:t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SOSYAL VE DUYGUSAL GELİŞİM</w:t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F55E3D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15.</w:t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Kendine güvenir.</w:t>
                  </w:r>
                  <w:r w:rsidRPr="00175B41">
                    <w:rPr>
                      <w:rStyle w:val="apple-converted-space"/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175B41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Göstergeleri: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Grup önünde kendini ifade eder.</w:t>
                  </w:r>
                </w:p>
              </w:txbxContent>
            </v:textbox>
          </v:shape>
        </w:pict>
      </w:r>
    </w:p>
    <w:p w:rsidR="009849AE" w:rsidRPr="008D67AD" w:rsidRDefault="009849AE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849AE" w:rsidRPr="008D67AD" w:rsidRDefault="009849AE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9" o:spid="_x0000_s1028" type="#_x0000_t202" style="position:absolute;margin-left:338.65pt;margin-top:273.35pt;width:394.5pt;height:5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9849AE" w:rsidRPr="007706DB" w:rsidRDefault="009849A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2.6pt;margin-top:273.35pt;width:326.25pt;height:5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9849AE" w:rsidRDefault="009849AE" w:rsidP="0062398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MATERYALLER:</w:t>
                  </w:r>
                  <w:r w:rsidRPr="0062398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</w:rPr>
                    <w:t>lastik-iplik</w:t>
                  </w:r>
                </w:p>
                <w:p w:rsidR="009849AE" w:rsidRDefault="009849AE" w:rsidP="00623989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SÖZCÜKLER-KAVRAMLAR:</w:t>
                  </w:r>
                  <w:r w:rsidRPr="00623989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</w:rPr>
                    <w:t>Örüntü oluşturma</w:t>
                  </w:r>
                </w:p>
                <w:p w:rsidR="009849AE" w:rsidRPr="009322A4" w:rsidRDefault="009849AE" w:rsidP="0062398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-2.6pt;margin-top:346.35pt;width:331.5pt;height:3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9849AE" w:rsidRDefault="009849A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9849AE" w:rsidRPr="009322A4" w:rsidRDefault="009849AE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8D67AD">
        <w:rPr>
          <w:rFonts w:ascii="Comic Sans MS" w:hAnsi="Comic Sans MS"/>
          <w:sz w:val="20"/>
          <w:szCs w:val="20"/>
        </w:rPr>
        <w:br w:type="page"/>
      </w:r>
    </w:p>
    <w:p w:rsidR="009849AE" w:rsidRPr="008D67AD" w:rsidRDefault="009849AE" w:rsidP="000F6CA1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D67AD">
        <w:rPr>
          <w:rFonts w:ascii="Comic Sans MS" w:hAnsi="Comic Sans MS"/>
          <w:sz w:val="20"/>
          <w:szCs w:val="20"/>
        </w:rPr>
        <w:t xml:space="preserve"> </w:t>
      </w:r>
      <w:r w:rsidRPr="008D67AD">
        <w:rPr>
          <w:rFonts w:ascii="Comic Sans MS" w:hAnsi="Comic Sans MS"/>
          <w:b/>
          <w:sz w:val="20"/>
          <w:szCs w:val="20"/>
        </w:rPr>
        <w:t>DEĞERLENDİRME</w:t>
      </w:r>
    </w:p>
    <w:p w:rsidR="009849AE" w:rsidRPr="008D67AD" w:rsidRDefault="009849AE" w:rsidP="000F6CA1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8D67A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Örüntü oluşturmak hoşunuza gitti mi?</w:t>
      </w:r>
    </w:p>
    <w:p w:rsidR="009849AE" w:rsidRPr="008D67AD" w:rsidRDefault="009849AE" w:rsidP="000F6CA1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D67AD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Örüntü oluştururken zorlandınız mı?</w:t>
      </w:r>
      <w:r w:rsidRPr="008D67AD">
        <w:rPr>
          <w:rFonts w:ascii="Comic Sans MS" w:hAnsi="Comic Sans MS"/>
          <w:color w:val="000000"/>
          <w:sz w:val="20"/>
          <w:szCs w:val="20"/>
        </w:rPr>
        <w:br/>
      </w:r>
      <w:r w:rsidRPr="008D67A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En değişik örüntü hangisi oldu? Neden?</w:t>
      </w:r>
      <w:r w:rsidRPr="008D67AD">
        <w:rPr>
          <w:rFonts w:ascii="Comic Sans MS" w:hAnsi="Comic Sans MS"/>
          <w:b/>
          <w:sz w:val="20"/>
          <w:szCs w:val="20"/>
        </w:rPr>
        <w:t xml:space="preserve"> </w:t>
      </w:r>
    </w:p>
    <w:p w:rsidR="009849AE" w:rsidRPr="008D67AD" w:rsidRDefault="009849AE" w:rsidP="000F6CA1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8D67AD">
        <w:rPr>
          <w:rFonts w:ascii="Comic Sans MS" w:hAnsi="Comic Sans MS"/>
          <w:sz w:val="20"/>
          <w:szCs w:val="20"/>
        </w:rPr>
        <w:t>Eğitim seti 5.sayı/3.sayfa yönerge doğrultusunda yapılır</w:t>
      </w:r>
      <w:r w:rsidRPr="008D67AD">
        <w:rPr>
          <w:rFonts w:ascii="Comic Sans MS" w:hAnsi="Comic Sans MS"/>
          <w:sz w:val="20"/>
          <w:szCs w:val="20"/>
        </w:rPr>
        <w:tab/>
      </w:r>
    </w:p>
    <w:p w:rsidR="009849AE" w:rsidRPr="008D67AD" w:rsidRDefault="009849AE" w:rsidP="000F6CA1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9849AE" w:rsidRPr="008D67AD" w:rsidRDefault="009849AE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9849AE" w:rsidRPr="008D67AD" w:rsidRDefault="009849AE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9849AE" w:rsidRPr="008D67AD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9AE" w:rsidRDefault="009849AE" w:rsidP="00806A98">
      <w:pPr>
        <w:spacing w:after="0" w:line="240" w:lineRule="auto"/>
      </w:pPr>
      <w:r>
        <w:separator/>
      </w:r>
    </w:p>
  </w:endnote>
  <w:endnote w:type="continuationSeparator" w:id="0">
    <w:p w:rsidR="009849AE" w:rsidRDefault="009849A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9AE" w:rsidRDefault="009849AE">
    <w:pPr>
      <w:pStyle w:val="Footer"/>
    </w:pPr>
  </w:p>
  <w:p w:rsidR="009849AE" w:rsidRDefault="009849AE">
    <w:pPr>
      <w:pStyle w:val="Footer"/>
    </w:pPr>
  </w:p>
  <w:p w:rsidR="009849AE" w:rsidRDefault="009849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9AE" w:rsidRDefault="009849AE" w:rsidP="00806A98">
      <w:pPr>
        <w:spacing w:after="0" w:line="240" w:lineRule="auto"/>
      </w:pPr>
      <w:r>
        <w:separator/>
      </w:r>
    </w:p>
  </w:footnote>
  <w:footnote w:type="continuationSeparator" w:id="0">
    <w:p w:rsidR="009849AE" w:rsidRDefault="009849A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36A9"/>
    <w:multiLevelType w:val="hybridMultilevel"/>
    <w:tmpl w:val="4F6695C2"/>
    <w:lvl w:ilvl="0" w:tplc="041F0009">
      <w:start w:val="1"/>
      <w:numFmt w:val="bullet"/>
      <w:lvlText w:val=""/>
      <w:lvlJc w:val="left"/>
      <w:pPr>
        <w:ind w:left="8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060D4CFE"/>
    <w:multiLevelType w:val="hybridMultilevel"/>
    <w:tmpl w:val="C2F84D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63283"/>
    <w:multiLevelType w:val="hybridMultilevel"/>
    <w:tmpl w:val="237CAA98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>
    <w:nsid w:val="66837165"/>
    <w:multiLevelType w:val="hybridMultilevel"/>
    <w:tmpl w:val="C002C2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2B2AC7"/>
    <w:multiLevelType w:val="hybridMultilevel"/>
    <w:tmpl w:val="C3C863AC"/>
    <w:lvl w:ilvl="0" w:tplc="041F0009">
      <w:start w:val="1"/>
      <w:numFmt w:val="bullet"/>
      <w:lvlText w:val=""/>
      <w:lvlJc w:val="left"/>
      <w:pPr>
        <w:ind w:left="8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400F2B"/>
    <w:multiLevelType w:val="hybridMultilevel"/>
    <w:tmpl w:val="09ECEA84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0"/>
  </w:num>
  <w:num w:numId="4">
    <w:abstractNumId w:val="8"/>
  </w:num>
  <w:num w:numId="5">
    <w:abstractNumId w:val="18"/>
  </w:num>
  <w:num w:numId="6">
    <w:abstractNumId w:val="2"/>
  </w:num>
  <w:num w:numId="7">
    <w:abstractNumId w:val="15"/>
  </w:num>
  <w:num w:numId="8">
    <w:abstractNumId w:val="12"/>
  </w:num>
  <w:num w:numId="9">
    <w:abstractNumId w:val="7"/>
  </w:num>
  <w:num w:numId="10">
    <w:abstractNumId w:val="3"/>
  </w:num>
  <w:num w:numId="11">
    <w:abstractNumId w:val="4"/>
  </w:num>
  <w:num w:numId="12">
    <w:abstractNumId w:val="5"/>
  </w:num>
  <w:num w:numId="13">
    <w:abstractNumId w:val="14"/>
  </w:num>
  <w:num w:numId="14">
    <w:abstractNumId w:val="19"/>
  </w:num>
  <w:num w:numId="15">
    <w:abstractNumId w:val="11"/>
  </w:num>
  <w:num w:numId="16">
    <w:abstractNumId w:val="10"/>
  </w:num>
  <w:num w:numId="17">
    <w:abstractNumId w:val="1"/>
  </w:num>
  <w:num w:numId="18">
    <w:abstractNumId w:val="21"/>
  </w:num>
  <w:num w:numId="19">
    <w:abstractNumId w:val="9"/>
  </w:num>
  <w:num w:numId="20">
    <w:abstractNumId w:val="0"/>
  </w:num>
  <w:num w:numId="21">
    <w:abstractNumId w:val="17"/>
  </w:num>
  <w:num w:numId="22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40B7"/>
    <w:rsid w:val="0006052D"/>
    <w:rsid w:val="000614C2"/>
    <w:rsid w:val="000867DE"/>
    <w:rsid w:val="000E4834"/>
    <w:rsid w:val="000F3B1A"/>
    <w:rsid w:val="000F6CA1"/>
    <w:rsid w:val="001004DF"/>
    <w:rsid w:val="00113F35"/>
    <w:rsid w:val="00150544"/>
    <w:rsid w:val="0015787C"/>
    <w:rsid w:val="00165788"/>
    <w:rsid w:val="00175B41"/>
    <w:rsid w:val="001768DA"/>
    <w:rsid w:val="0018560E"/>
    <w:rsid w:val="001A45E0"/>
    <w:rsid w:val="001B2365"/>
    <w:rsid w:val="001C1DDB"/>
    <w:rsid w:val="001D0122"/>
    <w:rsid w:val="001F341C"/>
    <w:rsid w:val="001F4B0C"/>
    <w:rsid w:val="002134AD"/>
    <w:rsid w:val="00216154"/>
    <w:rsid w:val="002201E3"/>
    <w:rsid w:val="002506AB"/>
    <w:rsid w:val="00295171"/>
    <w:rsid w:val="0029688F"/>
    <w:rsid w:val="002A1BCC"/>
    <w:rsid w:val="002B5687"/>
    <w:rsid w:val="002C40DB"/>
    <w:rsid w:val="0030759F"/>
    <w:rsid w:val="00346B9A"/>
    <w:rsid w:val="00352B2E"/>
    <w:rsid w:val="00382F38"/>
    <w:rsid w:val="003A2AC5"/>
    <w:rsid w:val="003B0C19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47DD7"/>
    <w:rsid w:val="00455396"/>
    <w:rsid w:val="00497BC7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606432"/>
    <w:rsid w:val="00606435"/>
    <w:rsid w:val="0062279E"/>
    <w:rsid w:val="00623989"/>
    <w:rsid w:val="0064489B"/>
    <w:rsid w:val="00657AE4"/>
    <w:rsid w:val="006836CC"/>
    <w:rsid w:val="006916A3"/>
    <w:rsid w:val="006B0347"/>
    <w:rsid w:val="006D28C4"/>
    <w:rsid w:val="006D6401"/>
    <w:rsid w:val="006D6FD2"/>
    <w:rsid w:val="006E2F84"/>
    <w:rsid w:val="00764F63"/>
    <w:rsid w:val="007706DB"/>
    <w:rsid w:val="00784A8C"/>
    <w:rsid w:val="007A5E3C"/>
    <w:rsid w:val="007D2C2B"/>
    <w:rsid w:val="007E2DF0"/>
    <w:rsid w:val="00801C8B"/>
    <w:rsid w:val="00806A98"/>
    <w:rsid w:val="00823083"/>
    <w:rsid w:val="008432E8"/>
    <w:rsid w:val="0085733F"/>
    <w:rsid w:val="008637FB"/>
    <w:rsid w:val="00884AAC"/>
    <w:rsid w:val="00890E89"/>
    <w:rsid w:val="008978B2"/>
    <w:rsid w:val="008B7296"/>
    <w:rsid w:val="008D67AD"/>
    <w:rsid w:val="008E20FE"/>
    <w:rsid w:val="00922B66"/>
    <w:rsid w:val="0092742D"/>
    <w:rsid w:val="009319CC"/>
    <w:rsid w:val="009322A4"/>
    <w:rsid w:val="009367C8"/>
    <w:rsid w:val="00942E94"/>
    <w:rsid w:val="00954DBC"/>
    <w:rsid w:val="00983A1B"/>
    <w:rsid w:val="009849AE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A69B7"/>
    <w:rsid w:val="00AD00DF"/>
    <w:rsid w:val="00AD188D"/>
    <w:rsid w:val="00AE611F"/>
    <w:rsid w:val="00B131D1"/>
    <w:rsid w:val="00B50A47"/>
    <w:rsid w:val="00B64698"/>
    <w:rsid w:val="00B67CE3"/>
    <w:rsid w:val="00BA482B"/>
    <w:rsid w:val="00BB3A48"/>
    <w:rsid w:val="00BC6104"/>
    <w:rsid w:val="00BC675C"/>
    <w:rsid w:val="00BE067A"/>
    <w:rsid w:val="00C110B3"/>
    <w:rsid w:val="00C3789F"/>
    <w:rsid w:val="00C644FA"/>
    <w:rsid w:val="00C66B23"/>
    <w:rsid w:val="00C903B4"/>
    <w:rsid w:val="00CA20A7"/>
    <w:rsid w:val="00CB3040"/>
    <w:rsid w:val="00CE6E6F"/>
    <w:rsid w:val="00D73AC4"/>
    <w:rsid w:val="00D94A26"/>
    <w:rsid w:val="00DF7DB9"/>
    <w:rsid w:val="00E1402F"/>
    <w:rsid w:val="00E4402B"/>
    <w:rsid w:val="00E47557"/>
    <w:rsid w:val="00E614B8"/>
    <w:rsid w:val="00E823BB"/>
    <w:rsid w:val="00E8439E"/>
    <w:rsid w:val="00E9611D"/>
    <w:rsid w:val="00E97DBA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55E3D"/>
    <w:rsid w:val="00F61B0A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3</Pages>
  <Words>161</Words>
  <Characters>923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13</cp:revision>
  <dcterms:created xsi:type="dcterms:W3CDTF">2016-07-02T14:59:00Z</dcterms:created>
  <dcterms:modified xsi:type="dcterms:W3CDTF">2016-08-28T22:24:00Z</dcterms:modified>
</cp:coreProperties>
</file>